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880F0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4F27390D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2EC4749A" w14:textId="11938432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605D1E">
        <w:rPr>
          <w:rFonts w:ascii="Arial" w:hAnsi="Arial" w:cs="Tahoma"/>
          <w:b/>
          <w:bCs/>
          <w:sz w:val="28"/>
          <w:lang w:val="en-US"/>
        </w:rPr>
        <w:t>11</w:t>
      </w:r>
      <w:r w:rsidR="00605F52">
        <w:rPr>
          <w:rFonts w:ascii="Arial" w:hAnsi="Arial" w:cs="Tahoma"/>
          <w:b/>
          <w:bCs/>
          <w:sz w:val="28"/>
          <w:lang w:val="en-US"/>
        </w:rPr>
        <w:t>/I</w:t>
      </w:r>
    </w:p>
    <w:p w14:paraId="41B9F95C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16A007DB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145A1056" w14:textId="77777777" w:rsidR="00605F52" w:rsidRPr="0038464A" w:rsidRDefault="00605F52" w:rsidP="00605F52">
      <w:pPr>
        <w:ind w:right="1723"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Care for your rubber</w:t>
      </w:r>
      <w:r w:rsidRPr="0038464A">
        <w:rPr>
          <w:rFonts w:ascii="Arial" w:hAnsi="Arial"/>
          <w:b/>
          <w:sz w:val="22"/>
          <w:lang w:val="en-GB"/>
        </w:rPr>
        <w:t>!</w:t>
      </w:r>
    </w:p>
    <w:p w14:paraId="5E317A6C" w14:textId="77777777" w:rsidR="00605F52" w:rsidRPr="0038464A" w:rsidRDefault="00605F52" w:rsidP="00605F52">
      <w:pPr>
        <w:ind w:right="1723" w:firstLine="680"/>
        <w:rPr>
          <w:rFonts w:ascii="Arial" w:hAnsi="Arial"/>
          <w:b/>
          <w:sz w:val="22"/>
          <w:lang w:val="en-GB"/>
        </w:rPr>
      </w:pPr>
      <w:r w:rsidRPr="0038464A">
        <w:rPr>
          <w:rFonts w:ascii="Arial" w:hAnsi="Arial"/>
          <w:b/>
          <w:sz w:val="22"/>
          <w:lang w:val="en-GB"/>
        </w:rPr>
        <w:t xml:space="preserve">Rameder </w:t>
      </w:r>
      <w:r>
        <w:rPr>
          <w:rFonts w:ascii="Arial" w:hAnsi="Arial"/>
          <w:b/>
          <w:sz w:val="22"/>
          <w:lang w:val="en-GB"/>
        </w:rPr>
        <w:t>with tips to preserve door and boot seals</w:t>
      </w:r>
    </w:p>
    <w:p w14:paraId="2B327081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4912D496" w14:textId="77777777" w:rsidR="00605F52" w:rsidRPr="0038464A" w:rsidRDefault="00605F52" w:rsidP="00605F52">
      <w:pPr>
        <w:tabs>
          <w:tab w:val="left" w:pos="5812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Door and boot rubber seals are under constant stress, so you better care for them not only in winter, when car drivers get out the “</w:t>
      </w:r>
      <w:proofErr w:type="spellStart"/>
      <w:r>
        <w:rPr>
          <w:rFonts w:ascii="Arial" w:hAnsi="Arial"/>
          <w:sz w:val="22"/>
          <w:szCs w:val="22"/>
          <w:lang w:val="en-GB"/>
        </w:rPr>
        <w:t>chapstick</w:t>
      </w:r>
      <w:proofErr w:type="spellEnd"/>
      <w:r>
        <w:rPr>
          <w:rFonts w:ascii="Arial" w:hAnsi="Arial"/>
          <w:sz w:val="22"/>
          <w:szCs w:val="22"/>
          <w:lang w:val="en-GB"/>
        </w:rPr>
        <w:t>” to prevent them for freezing at any rate</w:t>
      </w:r>
      <w:r w:rsidRPr="0038464A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Do so also in summer, when they are subjected to aggressive UV radiation and heat, making them brittle, stiff or worse. Any tear or hole will necessitate an expensive repair</w:t>
      </w:r>
      <w:r w:rsidRPr="0038464A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And for modern-era classic cars and vintage cars you may also find it hard to get the right spares</w:t>
      </w:r>
      <w:r w:rsidRPr="0038464A">
        <w:rPr>
          <w:rFonts w:ascii="Arial" w:hAnsi="Arial"/>
          <w:sz w:val="22"/>
          <w:szCs w:val="22"/>
          <w:lang w:val="en-GB"/>
        </w:rPr>
        <w:t xml:space="preserve">. </w:t>
      </w:r>
      <w:r w:rsidRPr="0038464A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b/>
          <w:sz w:val="22"/>
          <w:szCs w:val="22"/>
          <w:lang w:val="en-GB"/>
        </w:rPr>
        <w:t>,</w:t>
      </w:r>
      <w:r w:rsidRPr="0038464A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providing a huge range of car accessories, thus recommends the Nigrin rubber care spray</w:t>
      </w:r>
      <w:r w:rsidRPr="0038464A">
        <w:rPr>
          <w:rFonts w:ascii="Arial" w:hAnsi="Arial"/>
          <w:sz w:val="22"/>
          <w:szCs w:val="22"/>
          <w:lang w:val="en-GB"/>
        </w:rPr>
        <w:t>.</w:t>
      </w:r>
    </w:p>
    <w:p w14:paraId="72726285" w14:textId="77777777" w:rsidR="00605F52" w:rsidRPr="0038464A" w:rsidRDefault="00605F52" w:rsidP="00605F52">
      <w:pPr>
        <w:tabs>
          <w:tab w:val="left" w:pos="5812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</w:p>
    <w:p w14:paraId="293A74F7" w14:textId="77777777" w:rsidR="00605F52" w:rsidRPr="0038464A" w:rsidRDefault="00605F52" w:rsidP="00605F52">
      <w:pPr>
        <w:tabs>
          <w:tab w:val="left" w:pos="5812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The convenient 250ml spray can is certainly much better th</w:t>
      </w:r>
      <w:bookmarkStart w:id="0" w:name="_GoBack"/>
      <w:bookmarkEnd w:id="0"/>
      <w:r>
        <w:rPr>
          <w:rFonts w:ascii="Arial" w:hAnsi="Arial"/>
          <w:sz w:val="22"/>
          <w:szCs w:val="22"/>
          <w:lang w:val="en-GB"/>
        </w:rPr>
        <w:t>an the classic glycerine stick, allowing you to apply it much faster, even on four or five-door vehicles, and in barely accessible places</w:t>
      </w:r>
      <w:r w:rsidRPr="0038464A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in a targeted fashion. After all, it is not supposed to be s</w:t>
      </w:r>
      <w:r w:rsidR="004630AE">
        <w:rPr>
          <w:rFonts w:ascii="Arial" w:hAnsi="Arial"/>
          <w:sz w:val="22"/>
          <w:szCs w:val="22"/>
          <w:lang w:val="en-GB"/>
        </w:rPr>
        <w:t xml:space="preserve">prayed on windows, buttons, steering wheel </w:t>
      </w:r>
      <w:r>
        <w:rPr>
          <w:rFonts w:ascii="Arial" w:hAnsi="Arial"/>
          <w:sz w:val="22"/>
          <w:szCs w:val="22"/>
          <w:lang w:val="en-GB"/>
        </w:rPr>
        <w:t xml:space="preserve">etc. After its </w:t>
      </w:r>
      <w:proofErr w:type="spellStart"/>
      <w:r>
        <w:rPr>
          <w:rFonts w:ascii="Arial" w:hAnsi="Arial"/>
          <w:sz w:val="22"/>
          <w:szCs w:val="22"/>
          <w:lang w:val="en-GB"/>
        </w:rPr>
        <w:t>abherent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treatment, the rubber will feel utterly soft again and look like new. Needless to say, any freezing is also prevented</w:t>
      </w:r>
      <w:r w:rsidRPr="0038464A">
        <w:rPr>
          <w:rFonts w:ascii="Arial" w:hAnsi="Arial"/>
          <w:sz w:val="22"/>
          <w:szCs w:val="22"/>
          <w:lang w:val="en-GB"/>
        </w:rPr>
        <w:t>.</w:t>
      </w:r>
    </w:p>
    <w:p w14:paraId="42A5E9E4" w14:textId="77777777" w:rsidR="00605F52" w:rsidRPr="0038464A" w:rsidRDefault="00605F52" w:rsidP="00605F52">
      <w:pPr>
        <w:tabs>
          <w:tab w:val="left" w:pos="5812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</w:p>
    <w:p w14:paraId="720AB893" w14:textId="77777777" w:rsidR="00605F52" w:rsidRPr="0038464A" w:rsidRDefault="00605F52" w:rsidP="00605F52">
      <w:pPr>
        <w:tabs>
          <w:tab w:val="left" w:pos="5812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  <w:r w:rsidRPr="00605D1E">
        <w:rPr>
          <w:rFonts w:ascii="Arial" w:hAnsi="Arial"/>
          <w:spacing w:val="6"/>
          <w:sz w:val="22"/>
          <w:szCs w:val="22"/>
          <w:lang w:val="en-GB"/>
        </w:rPr>
        <w:t xml:space="preserve">You can get the Nigrin rubber care spray from the </w:t>
      </w:r>
      <w:r w:rsidRPr="00605D1E">
        <w:rPr>
          <w:rFonts w:ascii="Arial" w:hAnsi="Arial"/>
          <w:b/>
          <w:spacing w:val="6"/>
          <w:sz w:val="22"/>
          <w:szCs w:val="22"/>
          <w:lang w:val="en-GB"/>
        </w:rPr>
        <w:t>Rameder</w:t>
      </w:r>
      <w:r w:rsidRPr="00605D1E">
        <w:rPr>
          <w:rFonts w:ascii="Arial" w:hAnsi="Arial"/>
          <w:spacing w:val="6"/>
          <w:sz w:val="22"/>
          <w:szCs w:val="22"/>
          <w:lang w:val="en-GB"/>
        </w:rPr>
        <w:t xml:space="preserve"> online shop</w:t>
      </w:r>
      <w:r>
        <w:rPr>
          <w:rFonts w:ascii="Arial" w:hAnsi="Arial"/>
          <w:sz w:val="22"/>
          <w:szCs w:val="22"/>
          <w:lang w:val="en-GB"/>
        </w:rPr>
        <w:t xml:space="preserve"> </w:t>
      </w:r>
      <w:hyperlink r:id="rId6" w:history="1">
        <w:r w:rsidRPr="0095382E">
          <w:rPr>
            <w:rStyle w:val="Link"/>
            <w:rFonts w:ascii="Arial" w:hAnsi="Arial"/>
            <w:sz w:val="22"/>
            <w:szCs w:val="22"/>
            <w:lang w:val="en-GB"/>
          </w:rPr>
          <w:t>www.rameder.eu</w:t>
        </w:r>
      </w:hyperlink>
      <w:r w:rsidRPr="0038464A">
        <w:rPr>
          <w:rFonts w:ascii="Arial" w:hAnsi="Arial"/>
          <w:sz w:val="22"/>
          <w:szCs w:val="22"/>
          <w:lang w:val="en-GB"/>
        </w:rPr>
        <w:t xml:space="preserve"> f</w:t>
      </w:r>
      <w:r>
        <w:rPr>
          <w:rFonts w:ascii="Arial" w:hAnsi="Arial"/>
          <w:sz w:val="22"/>
          <w:szCs w:val="22"/>
          <w:lang w:val="en-GB"/>
        </w:rPr>
        <w:t>or only € 4.59</w:t>
      </w:r>
      <w:r w:rsidRPr="0038464A">
        <w:rPr>
          <w:rFonts w:ascii="Arial" w:hAnsi="Arial"/>
          <w:sz w:val="22"/>
          <w:szCs w:val="22"/>
          <w:lang w:val="en-GB"/>
        </w:rPr>
        <w:t>.</w:t>
      </w:r>
    </w:p>
    <w:p w14:paraId="2057DD0F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5C85373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51365C29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D7A74A0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4DD8EEE6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1651C00E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59418C09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42A622E4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7A9554B3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DDF48FE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0A001CC2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415BE1D8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7CF3EB1D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747D34">
        <w:rPr>
          <w:rFonts w:ascii="Arial" w:hAnsi="Arial" w:cs="Arial"/>
          <w:b/>
          <w:spacing w:val="10"/>
          <w:sz w:val="20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</w:t>
      </w:r>
      <w:proofErr w:type="spellStart"/>
      <w:r w:rsidRPr="002856A7">
        <w:rPr>
          <w:rFonts w:ascii="Arial" w:hAnsi="Arial" w:cs="Arial"/>
          <w:b/>
          <w:spacing w:val="10"/>
          <w:sz w:val="20"/>
        </w:rPr>
        <w:t>IKmedia</w:t>
      </w:r>
      <w:proofErr w:type="spellEnd"/>
      <w:r w:rsidRPr="002856A7">
        <w:rPr>
          <w:rFonts w:ascii="Arial" w:hAnsi="Arial" w:cs="Arial"/>
          <w:b/>
          <w:spacing w:val="10"/>
          <w:sz w:val="20"/>
        </w:rPr>
        <w:t xml:space="preserve">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605D1E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  <w:docGrid w:linePitch="326"/>
      <w:printerSettings r:id="rId1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8617A" w14:textId="77777777" w:rsidR="001A1B25" w:rsidRDefault="001A1B25">
      <w:r>
        <w:separator/>
      </w:r>
    </w:p>
  </w:endnote>
  <w:endnote w:type="continuationSeparator" w:id="0">
    <w:p w14:paraId="3D503643" w14:textId="77777777" w:rsidR="001A1B25" w:rsidRDefault="001A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2B6B8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586B8" w14:textId="77777777" w:rsidR="001A1B25" w:rsidRDefault="001A1B25">
      <w:r>
        <w:separator/>
      </w:r>
    </w:p>
  </w:footnote>
  <w:footnote w:type="continuationSeparator" w:id="0">
    <w:p w14:paraId="1D31F678" w14:textId="77777777" w:rsidR="001A1B25" w:rsidRDefault="001A1B2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7EBB1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78B4646E" wp14:editId="3B7DCE4A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embedSystemFonts/>
  <w:proofState w:spelling="clean"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1A1B25"/>
    <w:rsid w:val="002024EB"/>
    <w:rsid w:val="00242587"/>
    <w:rsid w:val="002856A7"/>
    <w:rsid w:val="002B55C9"/>
    <w:rsid w:val="003423CC"/>
    <w:rsid w:val="00440428"/>
    <w:rsid w:val="004630AE"/>
    <w:rsid w:val="004801B3"/>
    <w:rsid w:val="004B0EAD"/>
    <w:rsid w:val="004B6153"/>
    <w:rsid w:val="0052397B"/>
    <w:rsid w:val="005F1E1B"/>
    <w:rsid w:val="00605D1E"/>
    <w:rsid w:val="00605F52"/>
    <w:rsid w:val="00686093"/>
    <w:rsid w:val="00747D34"/>
    <w:rsid w:val="008B5779"/>
    <w:rsid w:val="009856DF"/>
    <w:rsid w:val="00B75E9C"/>
    <w:rsid w:val="00B82380"/>
    <w:rsid w:val="00BC75FA"/>
    <w:rsid w:val="00DC1D67"/>
    <w:rsid w:val="00E651FA"/>
    <w:rsid w:val="00E67A02"/>
    <w:rsid w:val="00F8627D"/>
    <w:rsid w:val="00F9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C7685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eu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s/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N:\02 Kunden 2013\H I J\IKmedia\Vorlage Rameder\Rameder PRM GB.dot</Template>
  <TotalTime>0</TotalTime>
  <Pages>1</Pages>
  <Words>254</Words>
  <Characters>1607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1858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Schwabach 11</cp:lastModifiedBy>
  <cp:revision>11</cp:revision>
  <cp:lastPrinted>2016-03-17T09:09:00Z</cp:lastPrinted>
  <dcterms:created xsi:type="dcterms:W3CDTF">2015-05-08T07:30:00Z</dcterms:created>
  <dcterms:modified xsi:type="dcterms:W3CDTF">2016-03-17T09:09:00Z</dcterms:modified>
</cp:coreProperties>
</file>